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49A790" w14:textId="5A0EBF04" w:rsidR="0018405B" w:rsidRDefault="0018405B" w:rsidP="001840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RESUN</w:t>
      </w:r>
      <w:r>
        <w:rPr>
          <w:rFonts w:cs="Times New Roman"/>
          <w:szCs w:val="24"/>
        </w:rPr>
        <w:t xml:space="preserve">       (fl.1439-54)</w:t>
      </w:r>
    </w:p>
    <w:p w14:paraId="30AE431D" w14:textId="77777777" w:rsidR="0018405B" w:rsidRDefault="0018405B" w:rsidP="001840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Vicar of Hook Norton, Oxfordshire.</w:t>
      </w:r>
    </w:p>
    <w:p w14:paraId="2851767E" w14:textId="77777777" w:rsidR="0018405B" w:rsidRDefault="0018405B" w:rsidP="0018405B">
      <w:pPr>
        <w:pStyle w:val="NoSpacing"/>
        <w:rPr>
          <w:rFonts w:cs="Times New Roman"/>
          <w:szCs w:val="24"/>
        </w:rPr>
      </w:pPr>
    </w:p>
    <w:p w14:paraId="583B9A23" w14:textId="77777777" w:rsidR="0018405B" w:rsidRDefault="0018405B" w:rsidP="0018405B">
      <w:pPr>
        <w:pStyle w:val="NoSpacing"/>
        <w:rPr>
          <w:rFonts w:cs="Times New Roman"/>
          <w:szCs w:val="24"/>
        </w:rPr>
      </w:pPr>
    </w:p>
    <w:p w14:paraId="01950CCE" w14:textId="77777777" w:rsidR="0018405B" w:rsidRDefault="0018405B" w:rsidP="001840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1439</w:t>
      </w:r>
      <w:r>
        <w:rPr>
          <w:rFonts w:cs="Times New Roman"/>
          <w:szCs w:val="24"/>
        </w:rPr>
        <w:tab/>
        <w:t>He became Vicar.</w:t>
      </w:r>
    </w:p>
    <w:p w14:paraId="4E18F761" w14:textId="77777777" w:rsidR="0018405B" w:rsidRDefault="0018405B" w:rsidP="001840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00341B">
          <w:rPr>
            <w:rStyle w:val="Hyperlink"/>
            <w:rFonts w:cs="Times New Roman"/>
            <w:szCs w:val="24"/>
          </w:rPr>
          <w:t>www.hook-norton.org.uk/history</w:t>
        </w:r>
      </w:hyperlink>
      <w:r>
        <w:rPr>
          <w:rFonts w:cs="Times New Roman"/>
          <w:szCs w:val="24"/>
        </w:rPr>
        <w:t>)</w:t>
      </w:r>
    </w:p>
    <w:p w14:paraId="2ED71517" w14:textId="77777777" w:rsidR="0018405B" w:rsidRDefault="0018405B" w:rsidP="0018405B">
      <w:pPr>
        <w:pStyle w:val="NoSpacing"/>
        <w:rPr>
          <w:rFonts w:cs="Times New Roman"/>
          <w:szCs w:val="24"/>
        </w:rPr>
      </w:pPr>
    </w:p>
    <w:p w14:paraId="0C50D1ED" w14:textId="77777777" w:rsidR="0018405B" w:rsidRDefault="0018405B" w:rsidP="0018405B">
      <w:pPr>
        <w:pStyle w:val="NoSpacing"/>
        <w:rPr>
          <w:rFonts w:cs="Times New Roman"/>
          <w:szCs w:val="24"/>
        </w:rPr>
      </w:pPr>
    </w:p>
    <w:p w14:paraId="139217EA" w14:textId="77777777" w:rsidR="0018405B" w:rsidRDefault="0018405B" w:rsidP="001840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July 2024</w:t>
      </w:r>
    </w:p>
    <w:p w14:paraId="6C07C6C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0AB208" w14:textId="77777777" w:rsidR="0018405B" w:rsidRDefault="0018405B" w:rsidP="009139A6">
      <w:r>
        <w:separator/>
      </w:r>
    </w:p>
  </w:endnote>
  <w:endnote w:type="continuationSeparator" w:id="0">
    <w:p w14:paraId="034F0C6B" w14:textId="77777777" w:rsidR="0018405B" w:rsidRDefault="0018405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6D37F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DEA6C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DE496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4182E6" w14:textId="77777777" w:rsidR="0018405B" w:rsidRDefault="0018405B" w:rsidP="009139A6">
      <w:r>
        <w:separator/>
      </w:r>
    </w:p>
  </w:footnote>
  <w:footnote w:type="continuationSeparator" w:id="0">
    <w:p w14:paraId="71BEB5B7" w14:textId="77777777" w:rsidR="0018405B" w:rsidRDefault="0018405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83E7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FC30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CEC8D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05B"/>
    <w:rsid w:val="000666E0"/>
    <w:rsid w:val="0018405B"/>
    <w:rsid w:val="001C5947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258A9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33FA0"/>
  <w15:chartTrackingRefBased/>
  <w15:docId w15:val="{5A8308B4-874F-4712-863B-9ED27EE82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8405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ook-norton.org.uk/history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2024-07-01T19:30:00Z</dcterms:created>
  <dcterms:modified xsi:type="dcterms:W3CDTF">2024-07-01T19:31:00Z</dcterms:modified>
</cp:coreProperties>
</file>